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Woking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Woking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Woking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Woking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Woking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Woking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63.3% </w:t>
      </w:r>
      <w:r w:rsidRPr="004747BF">
        <w:rPr>
          <w:rFonts w:ascii="Libre Franklin Light" w:eastAsia="Times New Roman" w:hAnsi="Libre Franklin Light" w:cs="Calibri Light"/>
        </w:rPr>
        <w:t xml:space="preserve">of those respondents classified as PGSI 8+ in Woking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Woking is estimated to be </w:t>
      </w:r>
      <w:r w:rsidRPr="00773DF7">
        <w:rPr>
          <w:rFonts w:ascii="Libre Franklin Light" w:eastAsia="Times New Roman" w:hAnsi="Libre Franklin Light" w:cs="Calibri Light"/>
          <w:b/>
          <w:bCs/>
          <w:color w:val="C45911" w:themeColor="accent2" w:themeShade="BF"/>
        </w:rPr>
        <w:t xml:space="preserve">£1,775,846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Woking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Woking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Woking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k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Woking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k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Woking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k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Woking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Woking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Woking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Woking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Woking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Woking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£1,775,846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Woking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£28,926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£598,198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£42,853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£12,052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£22,096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£1,071,721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£1,775,846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Woking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Woking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Woking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Woking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Woking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Woking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Woking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Woking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849E99-B108-44E7-8B98-AB1665C488D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